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33906EDE" w:rsidP="36C80FA0" w:rsidRDefault="33906EDE" w14:paraId="49E386F7" w14:textId="63095313">
      <w:pPr>
        <w:spacing w:after="0" w:afterAutospacing="off"/>
        <w:ind w:firstLine="4245"/>
        <w:jc w:val="right"/>
      </w:pPr>
      <w:r w:rsidRPr="36C80FA0" w:rsidR="33906EDE"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  <w:t xml:space="preserve">Załącznik nr 1.5 do Zarządzenia Rektora </w:t>
      </w:r>
      <w:r w:rsidRPr="36C80FA0" w:rsidR="33906EDE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pl-PL"/>
        </w:rPr>
        <w:t>UR nr 7/2023</w:t>
      </w:r>
      <w:r w:rsidRPr="36C80FA0" w:rsidR="33906EDE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36C80FA0" w:rsidP="36C80FA0" w:rsidRDefault="36C80FA0" w14:paraId="4C574C48" w14:textId="4C4672A0">
      <w:pPr>
        <w:spacing w:after="0" w:afterAutospacing="off"/>
        <w:jc w:val="center"/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</w:pPr>
    </w:p>
    <w:p w:rsidR="33906EDE" w:rsidP="36C80FA0" w:rsidRDefault="33906EDE" w14:paraId="0EFCF9E3" w14:textId="54C9974D">
      <w:pPr>
        <w:spacing w:after="0" w:afterAutospacing="off"/>
        <w:jc w:val="center"/>
      </w:pPr>
      <w:r w:rsidRPr="36C80FA0" w:rsidR="33906EDE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SYLABUS</w:t>
      </w:r>
      <w:r w:rsidRPr="36C80FA0" w:rsidR="33906EDE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33906EDE" w:rsidP="36C80FA0" w:rsidRDefault="33906EDE" w14:paraId="33286E71" w14:textId="5E6CC9FB">
      <w:pPr>
        <w:spacing w:after="0" w:afterAutospacing="off"/>
        <w:jc w:val="center"/>
      </w:pPr>
      <w:r w:rsidRPr="36C80FA0" w:rsidR="33906EDE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dotyczy cyklu kształcenia</w:t>
      </w:r>
      <w:r w:rsidRPr="36C80FA0" w:rsidR="33906EDE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2023/2024-2024/2025</w:t>
      </w:r>
      <w:r w:rsidRPr="36C80FA0" w:rsidR="33906EDE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33906EDE" w:rsidP="36C80FA0" w:rsidRDefault="33906EDE" w14:paraId="7CB3F51D" w14:textId="27667175">
      <w:pPr>
        <w:spacing w:after="0" w:afterAutospacing="off"/>
        <w:ind w:firstLine="5655"/>
        <w:jc w:val="both"/>
      </w:pPr>
      <w:r w:rsidRPr="36C80FA0" w:rsidR="33906EDE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(skrajne </w:t>
      </w:r>
      <w:r w:rsidRPr="36C80FA0" w:rsidR="33906ED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daty)</w:t>
      </w:r>
      <w:r w:rsidRPr="36C80FA0" w:rsidR="33906EDE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33906EDE" w:rsidP="36C80FA0" w:rsidRDefault="33906EDE" w14:paraId="202EE1A0" w14:textId="2715F802">
      <w:pPr>
        <w:spacing w:after="0" w:afterAutospacing="off"/>
        <w:ind w:left="708" w:firstLine="2820"/>
        <w:jc w:val="both"/>
        <w:rPr>
          <w:rFonts w:ascii="Corbel" w:hAnsi="Corbel" w:eastAsia="Corbel" w:cs="Corbel"/>
          <w:noProof w:val="0"/>
          <w:sz w:val="22"/>
          <w:szCs w:val="22"/>
          <w:lang w:val="pl-PL"/>
        </w:rPr>
      </w:pPr>
      <w:r w:rsidRPr="36C80FA0" w:rsidR="33906EDE">
        <w:rPr>
          <w:rFonts w:ascii="Corbel" w:hAnsi="Corbel" w:eastAsia="Corbel" w:cs="Corbel"/>
          <w:noProof w:val="0"/>
          <w:sz w:val="22"/>
          <w:szCs w:val="22"/>
          <w:lang w:val="pl-PL"/>
        </w:rPr>
        <w:t xml:space="preserve">Rok akademicki </w:t>
      </w:r>
      <w:r w:rsidRPr="36C80FA0" w:rsidR="33906ED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2024/2025</w:t>
      </w:r>
    </w:p>
    <w:p w:rsidR="36C80FA0" w:rsidP="36C80FA0" w:rsidRDefault="36C80FA0" w14:paraId="71674D79" w14:textId="09BB092D">
      <w:pPr>
        <w:pStyle w:val="Normalny"/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B169DF" w:rsidR="0085747A" w:rsidP="009C54AE" w:rsidRDefault="0085747A" w14:paraId="4248F18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0365D2A2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862643C" w14:textId="77777777">
        <w:tc>
          <w:tcPr>
            <w:tcW w:w="2694" w:type="dxa"/>
            <w:vAlign w:val="center"/>
          </w:tcPr>
          <w:p w:rsidRPr="00B169DF" w:rsidR="0085747A" w:rsidP="009C54AE" w:rsidRDefault="00C05F44" w14:paraId="744E52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7BBF63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Cs/>
                <w:sz w:val="24"/>
                <w:szCs w:val="24"/>
              </w:rPr>
              <w:t>Bezpieczeństwo systemu finansowego państwa</w:t>
            </w:r>
          </w:p>
        </w:tc>
      </w:tr>
      <w:tr w:rsidRPr="00B169DF" w:rsidR="0085747A" w:rsidTr="00B819C8" w14:paraId="2E2BE621" w14:textId="77777777">
        <w:tc>
          <w:tcPr>
            <w:tcW w:w="2694" w:type="dxa"/>
            <w:vAlign w:val="center"/>
          </w:tcPr>
          <w:p w:rsidRPr="00B169DF" w:rsidR="0085747A" w:rsidP="009C54AE" w:rsidRDefault="00C05F44" w14:paraId="71AC47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79402D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0B63">
              <w:rPr>
                <w:rFonts w:ascii="Corbel" w:hAnsi="Corbel"/>
                <w:b w:val="0"/>
                <w:sz w:val="24"/>
                <w:szCs w:val="24"/>
              </w:rPr>
              <w:t>A2SO38</w:t>
            </w:r>
          </w:p>
        </w:tc>
      </w:tr>
      <w:tr w:rsidRPr="00B169DF" w:rsidR="0085747A" w:rsidTr="00B819C8" w14:paraId="4262D991" w14:textId="77777777">
        <w:tc>
          <w:tcPr>
            <w:tcW w:w="2694" w:type="dxa"/>
            <w:vAlign w:val="center"/>
          </w:tcPr>
          <w:p w:rsidRPr="00B169DF" w:rsidR="0085747A" w:rsidP="00EA4832" w:rsidRDefault="0085747A" w14:paraId="6528430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54A1130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0E575AB7" w14:textId="77777777">
        <w:tc>
          <w:tcPr>
            <w:tcW w:w="2694" w:type="dxa"/>
            <w:vAlign w:val="center"/>
          </w:tcPr>
          <w:p w:rsidRPr="00B169DF" w:rsidR="0085747A" w:rsidP="009C54AE" w:rsidRDefault="0085747A" w14:paraId="65415F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CE3865" w14:paraId="17EA309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Pr="00B169DF" w:rsidR="00CE3865" w:rsidTr="00B819C8" w14:paraId="10994037" w14:textId="77777777">
        <w:tc>
          <w:tcPr>
            <w:tcW w:w="2694" w:type="dxa"/>
            <w:vAlign w:val="center"/>
          </w:tcPr>
          <w:p w:rsidRPr="00B169DF" w:rsidR="00CE3865" w:rsidP="009C54AE" w:rsidRDefault="00CE3865" w14:paraId="483FDE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555A9F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CE3865" w:rsidTr="00B819C8" w14:paraId="3DA8BA8B" w14:textId="77777777">
        <w:tc>
          <w:tcPr>
            <w:tcW w:w="2694" w:type="dxa"/>
            <w:vAlign w:val="center"/>
          </w:tcPr>
          <w:p w:rsidRPr="00B169DF" w:rsidR="00CE3865" w:rsidP="009C54AE" w:rsidRDefault="00CE3865" w14:paraId="624140A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7C5AACE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B169DF" w:rsidR="00CE3865" w:rsidTr="00B819C8" w14:paraId="6FA5B853" w14:textId="77777777">
        <w:tc>
          <w:tcPr>
            <w:tcW w:w="2694" w:type="dxa"/>
            <w:vAlign w:val="center"/>
          </w:tcPr>
          <w:p w:rsidRPr="00B169DF" w:rsidR="00CE3865" w:rsidP="009C54AE" w:rsidRDefault="00CE3865" w14:paraId="0D0934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351E8A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CE3865" w:rsidTr="00B819C8" w14:paraId="691CCFF7" w14:textId="77777777">
        <w:tc>
          <w:tcPr>
            <w:tcW w:w="2694" w:type="dxa"/>
            <w:vAlign w:val="center"/>
          </w:tcPr>
          <w:p w:rsidRPr="00B169DF" w:rsidR="00CE3865" w:rsidP="009C54AE" w:rsidRDefault="00CE3865" w14:paraId="439D4C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047A766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Pr="00B169DF" w:rsidR="00CE3865" w:rsidTr="00B819C8" w14:paraId="1B8793AB" w14:textId="77777777">
        <w:tc>
          <w:tcPr>
            <w:tcW w:w="2694" w:type="dxa"/>
            <w:vAlign w:val="center"/>
          </w:tcPr>
          <w:p w:rsidRPr="00B169DF" w:rsidR="00CE3865" w:rsidP="009C54AE" w:rsidRDefault="00CE3865" w14:paraId="116317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2182371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467689">
              <w:rPr>
                <w:rFonts w:ascii="Corbel" w:hAnsi="Corbel"/>
                <w:b w:val="0"/>
                <w:sz w:val="24"/>
                <w:szCs w:val="24"/>
              </w:rPr>
              <w:t xml:space="preserve">2 / III </w:t>
            </w:r>
          </w:p>
        </w:tc>
      </w:tr>
      <w:tr w:rsidRPr="00B169DF" w:rsidR="00CE3865" w:rsidTr="00B819C8" w14:paraId="7F6D09BF" w14:textId="77777777">
        <w:tc>
          <w:tcPr>
            <w:tcW w:w="2694" w:type="dxa"/>
            <w:vAlign w:val="center"/>
          </w:tcPr>
          <w:p w:rsidRPr="00B169DF" w:rsidR="00CE3865" w:rsidP="009C54AE" w:rsidRDefault="00CE3865" w14:paraId="3B38D0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0DAB4B1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B169DF" w:rsidR="00CE3865" w:rsidTr="00B819C8" w14:paraId="74C109EB" w14:textId="77777777">
        <w:tc>
          <w:tcPr>
            <w:tcW w:w="2694" w:type="dxa"/>
            <w:vAlign w:val="center"/>
          </w:tcPr>
          <w:p w:rsidRPr="00B169DF" w:rsidR="00CE3865" w:rsidP="009C54AE" w:rsidRDefault="00CE3865" w14:paraId="151BD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67B062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CE3865" w:rsidTr="00B819C8" w14:paraId="0A0ABC40" w14:textId="77777777">
        <w:tc>
          <w:tcPr>
            <w:tcW w:w="2694" w:type="dxa"/>
            <w:vAlign w:val="center"/>
          </w:tcPr>
          <w:p w:rsidRPr="00B169DF" w:rsidR="00CE3865" w:rsidP="009C54AE" w:rsidRDefault="00CE3865" w14:paraId="2CA668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729E1" w:rsidR="00CE3865" w:rsidP="00FF2761" w:rsidRDefault="00CE3865" w14:paraId="070947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</w:t>
            </w:r>
          </w:p>
        </w:tc>
      </w:tr>
      <w:tr w:rsidRPr="00B169DF" w:rsidR="00CE3865" w:rsidTr="00B819C8" w14:paraId="42428F5A" w14:textId="77777777">
        <w:tc>
          <w:tcPr>
            <w:tcW w:w="2694" w:type="dxa"/>
            <w:vAlign w:val="center"/>
          </w:tcPr>
          <w:p w:rsidRPr="00B169DF" w:rsidR="00CE3865" w:rsidP="009C54AE" w:rsidRDefault="00CE3865" w14:paraId="58E496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E3865" w:rsidP="00FF2761" w:rsidRDefault="00CE3865" w14:paraId="546BAFC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Paweł Majka, dr Joanna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:rsidRPr="00B169DF" w:rsidR="0085747A" w:rsidP="009C54AE" w:rsidRDefault="0085747A" w14:paraId="0E823C6D" w14:textId="00FB85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="002143C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554D51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127F0B9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2EEBDFCB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Pr="00B169DF" w:rsidR="00015B8F" w:rsidTr="36C80FA0" w14:paraId="40F43121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29F53CF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4030E8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492B9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51A47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C2684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6CC7CD5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81EA7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AFA98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ABC21D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E6BC2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70AB5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36C80FA0" w14:paraId="1B6757C1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CE3865" w14:paraId="730D9B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CE3865" w14:paraId="6C1CE9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CE3865" w14:paraId="2C3C312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C35EF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C3578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0A6D0C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48DA28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8A1951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09E0C6E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B84D56" w14:paraId="0F3C67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923D7D" w:rsidP="009C54AE" w:rsidRDefault="00923D7D" w14:paraId="669E3BA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5F62C2B7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6AD4D2E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B84D56" w14:paraId="01ABBB6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⌧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85747A" w14:paraId="3440AC4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301E7F3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36C80FA0" w:rsidRDefault="00E22FBC" w14:paraId="1D03DDF1" w14:textId="5C8B1B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6C80FA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6C80FA0" w:rsidR="00E22FBC">
        <w:rPr>
          <w:rFonts w:ascii="Corbel" w:hAnsi="Corbel"/>
          <w:caps w:val="0"/>
          <w:smallCaps w:val="0"/>
        </w:rPr>
        <w:t>For</w:t>
      </w:r>
      <w:r w:rsidRPr="36C80FA0" w:rsidR="00445970">
        <w:rPr>
          <w:rFonts w:ascii="Corbel" w:hAnsi="Corbel"/>
          <w:caps w:val="0"/>
          <w:smallCaps w:val="0"/>
        </w:rPr>
        <w:t xml:space="preserve">ma zaliczenia </w:t>
      </w:r>
      <w:r w:rsidRPr="36C80FA0" w:rsidR="00445970">
        <w:rPr>
          <w:rFonts w:ascii="Corbel" w:hAnsi="Corbel"/>
          <w:caps w:val="0"/>
          <w:smallCaps w:val="0"/>
        </w:rPr>
        <w:t xml:space="preserve">przedmiotu </w:t>
      </w:r>
      <w:r w:rsidRPr="36C80FA0" w:rsidR="00E22FBC">
        <w:rPr>
          <w:rFonts w:ascii="Corbel" w:hAnsi="Corbel"/>
          <w:caps w:val="0"/>
          <w:smallCaps w:val="0"/>
        </w:rPr>
        <w:t>(</w:t>
      </w:r>
      <w:r w:rsidRPr="36C80FA0" w:rsidR="00E22FBC">
        <w:rPr>
          <w:rFonts w:ascii="Corbel" w:hAnsi="Corbel"/>
          <w:caps w:val="0"/>
          <w:smallCaps w:val="0"/>
        </w:rPr>
        <w:t xml:space="preserve">z toku) </w:t>
      </w:r>
      <w:r w:rsidRPr="36C80FA0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9A3719" w:rsidR="00B84D56" w:rsidP="00B84D56" w:rsidRDefault="00B84D56" w14:paraId="3866226B" w14:textId="77777777">
      <w:pPr>
        <w:pStyle w:val="Punktygwne"/>
        <w:spacing w:after="0"/>
        <w:rPr>
          <w:rFonts w:ascii="Corbel" w:hAnsi="Corbel"/>
          <w:b w:val="0"/>
          <w:szCs w:val="24"/>
        </w:rPr>
      </w:pPr>
      <w:r w:rsidRPr="009A3719">
        <w:rPr>
          <w:rFonts w:ascii="Corbel" w:hAnsi="Corbel"/>
          <w:b w:val="0"/>
          <w:szCs w:val="24"/>
        </w:rPr>
        <w:t>W przypadku ćwiczeń: zaliczenie z oceną w formie kolokwium pisemnego lub ustnego.</w:t>
      </w:r>
    </w:p>
    <w:p w:rsidRPr="00B84D56" w:rsidR="009C54AE" w:rsidP="009C54AE" w:rsidRDefault="00B84D56" w14:paraId="414341BB" w14:textId="4C38F26B">
      <w:pPr>
        <w:pStyle w:val="Punktygwne"/>
        <w:spacing w:before="0" w:after="0"/>
        <w:rPr>
          <w:rFonts w:ascii="Corbel" w:hAnsi="Corbel"/>
          <w:b w:val="0"/>
        </w:rPr>
      </w:pPr>
      <w:r w:rsidRPr="0E467689">
        <w:rPr>
          <w:rFonts w:ascii="Corbel" w:hAnsi="Corbel"/>
          <w:b w:val="0"/>
        </w:rPr>
        <w:t xml:space="preserve">W przypadku Wykładu: egzamin </w:t>
      </w:r>
    </w:p>
    <w:p w:rsidRPr="00B169DF" w:rsidR="00E960BB" w:rsidP="009C54AE" w:rsidRDefault="00E960BB" w14:paraId="4C3D7B2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DA94C7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6C80FA0" w:rsidR="0085747A">
        <w:rPr>
          <w:rFonts w:ascii="Corbel" w:hAnsi="Corbel"/>
        </w:rPr>
        <w:t xml:space="preserve">2.Wymagania wstępne </w:t>
      </w:r>
    </w:p>
    <w:p w:rsidR="36C80FA0" w:rsidP="36C80FA0" w:rsidRDefault="36C80FA0" w14:paraId="36F6E686" w14:textId="4630629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36C80FA0" w14:paraId="15AB341A" w14:textId="77777777">
        <w:tc>
          <w:tcPr>
            <w:tcW w:w="9670" w:type="dxa"/>
            <w:tcMar/>
          </w:tcPr>
          <w:p w:rsidRPr="00B169DF" w:rsidR="0085747A" w:rsidP="36C80FA0" w:rsidRDefault="0085747A" w14:paraId="337E7715" w14:textId="2DB9CE23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6C80FA0" w:rsidR="00B84D56">
              <w:rPr>
                <w:rFonts w:ascii="Corbel" w:hAnsi="Corbel"/>
                <w:b w:val="0"/>
                <w:bCs w:val="0"/>
              </w:rPr>
              <w:t>Prawo administracyjne, prawo finansów publicznych</w:t>
            </w:r>
          </w:p>
        </w:tc>
      </w:tr>
    </w:tbl>
    <w:p w:rsidRPr="00B169DF" w:rsidR="00153C41" w:rsidP="009C54AE" w:rsidRDefault="00153C41" w14:paraId="63FA8A4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36C80FA0" w:rsidRDefault="0071620A" w14:paraId="1D96E463" w14:textId="50DCABB3">
      <w:pPr>
        <w:pStyle w:val="Punktygwne"/>
        <w:spacing w:before="0" w:after="0"/>
        <w:rPr>
          <w:rFonts w:ascii="Corbel" w:hAnsi="Corbel"/>
        </w:rPr>
      </w:pPr>
      <w:r w:rsidRPr="36C80FA0" w:rsidR="0071620A">
        <w:rPr>
          <w:rFonts w:ascii="Corbel" w:hAnsi="Corbel"/>
        </w:rPr>
        <w:t>3.</w:t>
      </w:r>
      <w:r w:rsidRPr="36C80FA0" w:rsidR="00A84C85">
        <w:rPr>
          <w:rFonts w:ascii="Corbel" w:hAnsi="Corbel"/>
        </w:rPr>
        <w:t xml:space="preserve">cele, efekty uczenia </w:t>
      </w:r>
      <w:r w:rsidRPr="36C80FA0" w:rsidR="00A84C85">
        <w:rPr>
          <w:rFonts w:ascii="Corbel" w:hAnsi="Corbel"/>
        </w:rPr>
        <w:t>się</w:t>
      </w:r>
      <w:r w:rsidRPr="36C80FA0" w:rsidR="0085747A">
        <w:rPr>
          <w:rFonts w:ascii="Corbel" w:hAnsi="Corbel"/>
        </w:rPr>
        <w:t>,</w:t>
      </w:r>
      <w:r w:rsidRPr="36C80FA0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40C47EB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D3DD04D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576CFF0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729E1" w:rsidR="00B84D56" w:rsidTr="00B84D56" w14:paraId="4CEF7D1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84D56" w:rsidP="00FF2761" w:rsidRDefault="00B84D56" w14:paraId="0B8170D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B84D56" w:rsidRDefault="00B84D56" w14:paraId="7FD296C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jest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zapozna</w:t>
            </w: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9729E1">
              <w:rPr>
                <w:rFonts w:ascii="Corbel" w:hAnsi="Corbel"/>
                <w:b w:val="0"/>
                <w:sz w:val="24"/>
                <w:szCs w:val="24"/>
              </w:rPr>
              <w:t xml:space="preserve"> z instytucjami prawa finansów publicznych ukierunkowanymi na zapewnienie bezpieczeństwa systemu finansowego państwa, objętymi zakresem wykładu. </w:t>
            </w:r>
          </w:p>
        </w:tc>
      </w:tr>
      <w:tr w:rsidRPr="009729E1" w:rsidR="00B84D56" w:rsidTr="00B84D56" w14:paraId="21554283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84D56" w:rsidR="00B84D56" w:rsidP="00B84D56" w:rsidRDefault="00B84D56" w14:paraId="1A9E3D03" w14:textId="77777777">
            <w:pPr>
              <w:pStyle w:val="Podpunkty"/>
              <w:ind w:left="3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84D5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FF2761" w:rsidRDefault="00B84D56" w14:paraId="4397604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i dostrzegać wpływ systemu finansowego państwa na inne dziedziny życia społecznego prawa.</w:t>
            </w:r>
          </w:p>
        </w:tc>
      </w:tr>
      <w:tr w:rsidRPr="009729E1" w:rsidR="00B84D56" w:rsidTr="00B84D56" w14:paraId="489B365D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B84D56" w:rsidP="00FF2761" w:rsidRDefault="00B84D56" w14:paraId="5EE5505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9E1" w:rsidR="00B84D56" w:rsidP="00FF2761" w:rsidRDefault="00B84D56" w14:paraId="1E47EEA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729E1">
              <w:rPr>
                <w:rFonts w:ascii="Corbel" w:hAnsi="Corbel"/>
                <w:b w:val="0"/>
                <w:sz w:val="24"/>
                <w:szCs w:val="24"/>
              </w:rPr>
              <w:t>Student ma zrozumieć zagrożenia dla bezpieczeństwa finansowego państwa.</w:t>
            </w:r>
          </w:p>
        </w:tc>
      </w:tr>
    </w:tbl>
    <w:p w:rsidRPr="00B169DF" w:rsidR="0085747A" w:rsidP="009C54AE" w:rsidRDefault="0085747A" w14:paraId="0581626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4FA7FFD9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</w:p>
    <w:p w:rsidRPr="00B169DF" w:rsidR="001D7B54" w:rsidP="009C54AE" w:rsidRDefault="001D7B54" w14:paraId="7B0F152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B169DF" w:rsidR="0085747A" w:rsidTr="0071620A" w14:paraId="64A86FD7" w14:textId="77777777">
        <w:tc>
          <w:tcPr>
            <w:tcW w:w="1701" w:type="dxa"/>
            <w:vAlign w:val="center"/>
          </w:tcPr>
          <w:p w:rsidRPr="00B169DF" w:rsidR="0085747A" w:rsidP="009C54AE" w:rsidRDefault="0085747A" w14:paraId="0CAB53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B169DF" w:rsidR="0085747A" w:rsidP="00C05F44" w:rsidRDefault="0085747A" w14:paraId="23B064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B169DF" w:rsidR="0085747A" w:rsidP="00C05F44" w:rsidRDefault="0085747A" w14:paraId="4111D8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FB4DCB" w:rsidTr="005E6E85" w14:paraId="4E2F4B1D" w14:textId="77777777">
        <w:tc>
          <w:tcPr>
            <w:tcW w:w="1701" w:type="dxa"/>
          </w:tcPr>
          <w:p w:rsidRPr="00B169DF" w:rsidR="00FB4DCB" w:rsidP="00FF2761" w:rsidRDefault="00FB4DCB" w14:paraId="2CD765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:rsidRPr="00FB4DCB" w:rsidR="00FB4DCB" w:rsidP="00FB4DCB" w:rsidRDefault="00FB4DCB" w14:paraId="5E56C8F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instytucji i zasad działania organów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publicznej (krajowych, międzynarodowych i unijnych)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podmiotów administrujących, ich genezy i ewolucji oraz</w:t>
            </w:r>
          </w:p>
          <w:p w:rsidRPr="00B169DF" w:rsidR="00FB4DCB" w:rsidP="00FB4DCB" w:rsidRDefault="00FB4DCB" w14:paraId="42678A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73" w:type="dxa"/>
          </w:tcPr>
          <w:p w:rsidRPr="00B169DF" w:rsidR="00FB4DCB" w:rsidP="00FF2761" w:rsidRDefault="00FB4DCB" w14:paraId="1932D5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Pr="00B169DF" w:rsidR="00FB4DCB" w:rsidTr="005E6E85" w14:paraId="186B4D38" w14:textId="77777777">
        <w:tc>
          <w:tcPr>
            <w:tcW w:w="1701" w:type="dxa"/>
          </w:tcPr>
          <w:p w:rsidRPr="00B169DF" w:rsidR="00FB4DCB" w:rsidP="00FF2761" w:rsidRDefault="00FB4DCB" w14:paraId="07616F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Pr="00FB4DCB" w:rsidR="00FB4DCB" w:rsidP="00FB4DCB" w:rsidRDefault="00FB4DCB" w14:paraId="400244A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organami administracji publicznej oraz relacjach między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nimi a jednostką i instytucjami społecznymi w odniesieniu</w:t>
            </w:r>
          </w:p>
          <w:p w:rsidRPr="00B169DF" w:rsidR="00FB4DCB" w:rsidP="00FB4DCB" w:rsidRDefault="00FB4DCB" w14:paraId="321083E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do wybranych struktur i instytucji społecznych;</w:t>
            </w:r>
          </w:p>
        </w:tc>
        <w:tc>
          <w:tcPr>
            <w:tcW w:w="1873" w:type="dxa"/>
          </w:tcPr>
          <w:p w:rsidRPr="00B169DF" w:rsidR="00FB4DCB" w:rsidP="00FF2761" w:rsidRDefault="00FB4DCB" w14:paraId="3E9FED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Pr="00B169DF" w:rsidR="00FB4DCB" w:rsidTr="005E6E85" w14:paraId="0BA686A8" w14:textId="77777777">
        <w:tc>
          <w:tcPr>
            <w:tcW w:w="1701" w:type="dxa"/>
          </w:tcPr>
          <w:p w:rsidRPr="00B169DF" w:rsidR="00FB4DCB" w:rsidP="00FF2761" w:rsidRDefault="00FB4DCB" w14:paraId="677E25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:rsidRPr="00B169DF" w:rsidR="00FB4DCB" w:rsidP="00FB4DCB" w:rsidRDefault="00FB4DCB" w14:paraId="6D6316E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procesów i zjawisk społecznych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administracją rozumiejąc jej role w organizacji państwa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współczesnego społeczeństwa, formułować własne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opinie na ten temat oraz stawiać hipotezy badawcze i 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weryfikować;</w:t>
            </w:r>
          </w:p>
        </w:tc>
        <w:tc>
          <w:tcPr>
            <w:tcW w:w="1873" w:type="dxa"/>
          </w:tcPr>
          <w:p w:rsidRPr="00B169DF" w:rsidR="00FB4DCB" w:rsidP="00FF2761" w:rsidRDefault="00FB4DCB" w14:paraId="0D72E4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Pr="00B169DF" w:rsidR="00FB4DCB" w:rsidTr="005E6E85" w14:paraId="3F106ACB" w14:textId="77777777">
        <w:tc>
          <w:tcPr>
            <w:tcW w:w="1701" w:type="dxa"/>
          </w:tcPr>
          <w:p w:rsidRPr="00B169DF" w:rsidR="00FB4DCB" w:rsidP="00FF2761" w:rsidRDefault="00FB4DCB" w14:paraId="0E8885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:rsidRPr="00B169DF" w:rsidR="00FB4DCB" w:rsidP="00FB4DCB" w:rsidRDefault="00FB4DCB" w14:paraId="2668931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pozyskiwać dane dla analizowania procesów i zjawiska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także prawidłowo posługiwać się wiedzą z zakresu nauk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 prawie i administracji oraz podstawową wiedzą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interdyscyplinarną do przygotowania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problemów;</w:t>
            </w:r>
          </w:p>
        </w:tc>
        <w:tc>
          <w:tcPr>
            <w:tcW w:w="1873" w:type="dxa"/>
          </w:tcPr>
          <w:p w:rsidRPr="00B169DF" w:rsidR="00FB4DCB" w:rsidP="00FF2761" w:rsidRDefault="00FB4DCB" w14:paraId="14DEB6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Pr="00B169DF" w:rsidR="00FB4DCB" w:rsidTr="005E6E85" w14:paraId="1C464959" w14:textId="77777777">
        <w:tc>
          <w:tcPr>
            <w:tcW w:w="1701" w:type="dxa"/>
          </w:tcPr>
          <w:p w:rsidRPr="00B169DF" w:rsidR="00FB4DCB" w:rsidP="00FF2761" w:rsidRDefault="00FB4DCB" w14:paraId="73DDCB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6096" w:type="dxa"/>
          </w:tcPr>
          <w:p w:rsidRPr="00FB4DCB" w:rsidR="00FB4DCB" w:rsidP="00FB4DCB" w:rsidRDefault="00FB4DCB" w14:paraId="1EDCB00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prac pisemnych, prezentacji multimedialnych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ustnych wystąpień w języku polskim w zakresie dziedzin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wykorzystaniem poglądów doktryny, źródeł prawa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orzecznictwa sądowego i administracyjnego, a także</w:t>
            </w:r>
          </w:p>
          <w:p w:rsidRPr="00B169DF" w:rsidR="00FB4DCB" w:rsidP="00FB4DCB" w:rsidRDefault="00FB4DCB" w14:paraId="135ABFB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73" w:type="dxa"/>
          </w:tcPr>
          <w:p w:rsidRPr="00B169DF" w:rsidR="00FB4DCB" w:rsidP="00FF2761" w:rsidRDefault="00FB4DCB" w14:paraId="1B796C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Pr="00B169DF" w:rsidR="00FB4DCB" w:rsidTr="005E6E85" w14:paraId="192473FE" w14:textId="77777777">
        <w:tc>
          <w:tcPr>
            <w:tcW w:w="1701" w:type="dxa"/>
          </w:tcPr>
          <w:p w:rsidRPr="00B169DF" w:rsidR="00FB4DCB" w:rsidP="00FF2761" w:rsidRDefault="00FB4DCB" w14:paraId="4F789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6096" w:type="dxa"/>
          </w:tcPr>
          <w:p w:rsidRPr="00FB4DCB" w:rsidR="00FB4DCB" w:rsidP="00FB4DCB" w:rsidRDefault="00FB4DCB" w14:paraId="5FA985C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:rsidRPr="00B169DF" w:rsidR="00FB4DCB" w:rsidP="00FB4DCB" w:rsidRDefault="00FB4DCB" w14:paraId="057D40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73" w:type="dxa"/>
          </w:tcPr>
          <w:p w:rsidRPr="00FB4DCB" w:rsidR="00FB4DCB" w:rsidP="00FF2761" w:rsidRDefault="00FB4DCB" w14:paraId="311BF8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Pr="00B169DF" w:rsidR="00FB4DCB" w:rsidTr="005E6E85" w14:paraId="1A27C5C5" w14:textId="77777777">
        <w:tc>
          <w:tcPr>
            <w:tcW w:w="1701" w:type="dxa"/>
          </w:tcPr>
          <w:p w:rsidRPr="00B169DF" w:rsidR="00FB4DCB" w:rsidP="00FF2761" w:rsidRDefault="00FB4DCB" w14:paraId="26828E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6096" w:type="dxa"/>
          </w:tcPr>
          <w:p w:rsidRPr="00FB4DCB" w:rsidR="00FB4DCB" w:rsidP="00FB4DCB" w:rsidRDefault="00FB4DCB" w14:paraId="79A172F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Uczestniczy w przygotowaniu projektów,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z uwzględnieniem wiedzy i umiejętności zdobytych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w trakcie studiów oraz jest gotowy działać na rzecz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B4DCB">
              <w:rPr>
                <w:rFonts w:ascii="Corbel" w:hAnsi="Corbel"/>
                <w:b w:val="0"/>
                <w:smallCaps w:val="0"/>
                <w:szCs w:val="24"/>
              </w:rPr>
              <w:t>społeczeństwa, w tym w instytucjach publicznych</w:t>
            </w:r>
          </w:p>
          <w:p w:rsidRPr="00B169DF" w:rsidR="00FB4DCB" w:rsidP="00FB4DCB" w:rsidRDefault="00FB4DCB" w14:paraId="41C3EC2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4DCB">
              <w:rPr>
                <w:rFonts w:ascii="Corbel" w:hAnsi="Corbel"/>
                <w:b w:val="0"/>
                <w:smallCaps w:val="0"/>
                <w:szCs w:val="24"/>
              </w:rPr>
              <w:t>i niepublicznych;</w:t>
            </w:r>
          </w:p>
        </w:tc>
        <w:tc>
          <w:tcPr>
            <w:tcW w:w="1873" w:type="dxa"/>
          </w:tcPr>
          <w:p w:rsidRPr="00FB4DCB" w:rsidR="00FB4DCB" w:rsidP="00FF2761" w:rsidRDefault="00FB4DCB" w14:paraId="14479B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4DCB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:rsidRPr="00B169DF" w:rsidR="0085747A" w:rsidP="009C54AE" w:rsidRDefault="0085747A" w14:paraId="02DAE3F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22686CE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B169DF" w:rsidR="0085747A" w:rsidP="009C54AE" w:rsidRDefault="0085747A" w14:paraId="1B276C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528142F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656A7F40" w14:textId="77777777">
        <w:tc>
          <w:tcPr>
            <w:tcW w:w="9639" w:type="dxa"/>
          </w:tcPr>
          <w:p w:rsidRPr="00B169DF" w:rsidR="0085747A" w:rsidP="009C54AE" w:rsidRDefault="0085747A" w14:paraId="43F33CA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CB487F" w:rsidTr="00923D7D" w14:paraId="48CE22FC" w14:textId="77777777">
        <w:tc>
          <w:tcPr>
            <w:tcW w:w="9639" w:type="dxa"/>
          </w:tcPr>
          <w:p w:rsidRPr="00A33CCA" w:rsidR="00CB487F" w:rsidP="00FF2761" w:rsidRDefault="00CB487F" w14:paraId="41A0970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Podstawowe pojęcia dotyczące bezpieczeństwa systemu finansowego państwa oraz instytucji prawa finansowego związanych z bezpieczeństwem finansowym państwa. </w:t>
            </w:r>
          </w:p>
        </w:tc>
      </w:tr>
      <w:tr w:rsidRPr="00B169DF" w:rsidR="00CB487F" w:rsidTr="00923D7D" w14:paraId="35974FF5" w14:textId="77777777">
        <w:tc>
          <w:tcPr>
            <w:tcW w:w="9639" w:type="dxa"/>
          </w:tcPr>
          <w:p w:rsidRPr="00A33CCA" w:rsidR="00CB487F" w:rsidP="00FF2761" w:rsidRDefault="00CB487F" w14:paraId="2720EFAC" w14:textId="77777777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 xml:space="preserve">Nadzór nad instytucjami finansowymi w Polsce; rola Komisji Nadzoru Finansowego, Narodowego Banku Polskiego oraz Bankowego Funduszu Gwarancyjnego. </w:t>
            </w:r>
          </w:p>
        </w:tc>
      </w:tr>
      <w:tr w:rsidRPr="00B169DF" w:rsidR="00CB487F" w:rsidTr="00923D7D" w14:paraId="11FC23A7" w14:textId="77777777">
        <w:tc>
          <w:tcPr>
            <w:tcW w:w="9639" w:type="dxa"/>
          </w:tcPr>
          <w:p w:rsidRPr="00A33CCA" w:rsidR="00CB487F" w:rsidP="00FF2761" w:rsidRDefault="00CB487F" w14:paraId="08E345DF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Instytucje gwarantujące wykonanie zobowiązań podatkowych</w:t>
            </w:r>
            <w:r>
              <w:rPr>
                <w:rFonts w:ascii="Corbel" w:hAnsi="Corbel"/>
                <w:sz w:val="24"/>
                <w:szCs w:val="24"/>
              </w:rPr>
              <w:t xml:space="preserve"> (sankcje podatkowe)</w:t>
            </w:r>
          </w:p>
        </w:tc>
      </w:tr>
      <w:tr w:rsidRPr="00B169DF" w:rsidR="00CB487F" w:rsidTr="00923D7D" w14:paraId="73B2C44A" w14:textId="77777777">
        <w:tc>
          <w:tcPr>
            <w:tcW w:w="9639" w:type="dxa"/>
          </w:tcPr>
          <w:p w:rsidRPr="00A33CCA" w:rsidR="00CB487F" w:rsidP="00FF2761" w:rsidRDefault="00CB487F" w14:paraId="10F0748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Zwalczanie przestępczości podatkowej. P</w:t>
            </w:r>
            <w:r w:rsidRPr="00A33CCA">
              <w:rPr>
                <w:rFonts w:ascii="Corbel" w:hAnsi="Corbel" w:cs="Arial"/>
                <w:sz w:val="24"/>
                <w:szCs w:val="24"/>
              </w:rPr>
              <w:t>rzeciwdziałanie wykorzystywaniu sektora finansowego do wyłudzeń skarbowych</w:t>
            </w:r>
          </w:p>
        </w:tc>
      </w:tr>
      <w:tr w:rsidRPr="00B169DF" w:rsidR="00CB487F" w:rsidTr="00923D7D" w14:paraId="152D729A" w14:textId="77777777">
        <w:tc>
          <w:tcPr>
            <w:tcW w:w="9639" w:type="dxa"/>
          </w:tcPr>
          <w:p w:rsidRPr="00A33CCA" w:rsidR="00CB487F" w:rsidP="00FF2761" w:rsidRDefault="00CB487F" w14:paraId="2C21510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rynków finansowych - regulacje europejskie rynków finansowych.</w:t>
            </w:r>
          </w:p>
        </w:tc>
      </w:tr>
    </w:tbl>
    <w:p w:rsidRPr="00B169DF" w:rsidR="0085747A" w:rsidP="009C54AE" w:rsidRDefault="0085747A" w14:paraId="0B922C4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1B876D5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1CB38C38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1EB7266A" w14:textId="77777777">
        <w:tc>
          <w:tcPr>
            <w:tcW w:w="9639" w:type="dxa"/>
          </w:tcPr>
          <w:p w:rsidRPr="00B169DF" w:rsidR="0085747A" w:rsidP="009C54AE" w:rsidRDefault="0085747A" w14:paraId="2F16F4B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CB487F" w:rsidTr="00923D7D" w14:paraId="6436CD91" w14:textId="77777777">
        <w:tc>
          <w:tcPr>
            <w:tcW w:w="9639" w:type="dxa"/>
          </w:tcPr>
          <w:p w:rsidRPr="009C54AE" w:rsidR="00CB487F" w:rsidP="00FF2761" w:rsidRDefault="00CB487F" w14:paraId="734975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Bezpieczeństwo finansowe na tle problematyki bezpieczeństwa państwa.</w:t>
            </w:r>
          </w:p>
        </w:tc>
      </w:tr>
      <w:tr w:rsidRPr="00B169DF" w:rsidR="00CB487F" w:rsidTr="00923D7D" w14:paraId="33162F73" w14:textId="77777777">
        <w:tc>
          <w:tcPr>
            <w:tcW w:w="9639" w:type="dxa"/>
          </w:tcPr>
          <w:p w:rsidRPr="00A33CCA" w:rsidR="00CB487F" w:rsidP="00FF2761" w:rsidRDefault="00CB487F" w14:paraId="257921E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Ograniczenie wysokości długu publicznego, zagrożenia wiązane z poziomem deficytu budżetowego, procedury ostrożnościowe i sanacyjne.</w:t>
            </w:r>
          </w:p>
        </w:tc>
      </w:tr>
      <w:tr w:rsidRPr="00B169DF" w:rsidR="00CB487F" w:rsidTr="00923D7D" w14:paraId="78FAD654" w14:textId="77777777">
        <w:tc>
          <w:tcPr>
            <w:tcW w:w="9639" w:type="dxa"/>
          </w:tcPr>
          <w:p w:rsidRPr="00A33CCA" w:rsidR="00CB487F" w:rsidP="00FF2761" w:rsidRDefault="00CB487F" w14:paraId="75271FC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Audyt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33CCA">
              <w:rPr>
                <w:rFonts w:ascii="Corbel" w:hAnsi="Corbel"/>
                <w:sz w:val="24"/>
                <w:szCs w:val="24"/>
              </w:rPr>
              <w:t>kontrola finansowa</w:t>
            </w:r>
            <w:r>
              <w:rPr>
                <w:rFonts w:ascii="Corbel" w:hAnsi="Corbel"/>
                <w:sz w:val="24"/>
                <w:szCs w:val="24"/>
              </w:rPr>
              <w:t xml:space="preserve">, kontrola zarządcza i procedury kontrolne w prawie podatkowym. </w:t>
            </w:r>
          </w:p>
        </w:tc>
      </w:tr>
      <w:tr w:rsidRPr="00B169DF" w:rsidR="00CB487F" w:rsidTr="00923D7D" w14:paraId="14B97ED6" w14:textId="77777777">
        <w:tc>
          <w:tcPr>
            <w:tcW w:w="9639" w:type="dxa"/>
          </w:tcPr>
          <w:p w:rsidRPr="00A33CCA" w:rsidR="00CB487F" w:rsidP="00FF2761" w:rsidRDefault="00CB487F" w14:paraId="49FD47D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CCA">
              <w:rPr>
                <w:rFonts w:ascii="Corbel" w:hAnsi="Corbel"/>
                <w:sz w:val="24"/>
                <w:szCs w:val="24"/>
              </w:rPr>
              <w:t>Dyscyplina finansów publicznych i zasady odpowiedzialności za jej za naruszenie.</w:t>
            </w:r>
          </w:p>
        </w:tc>
      </w:tr>
    </w:tbl>
    <w:p w:rsidRPr="00B169DF" w:rsidR="00CB487F" w:rsidP="009C54AE" w:rsidRDefault="00CB487F" w14:paraId="2B43A40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5CF82A3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Pr="00B169DF" w:rsidR="0085747A" w:rsidP="009C54AE" w:rsidRDefault="0085747A" w14:paraId="37781D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346504" w:rsidR="00D40A30" w:rsidP="00D40A30" w:rsidRDefault="00D40A30" w14:paraId="4C3BE9B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6504">
        <w:rPr>
          <w:rFonts w:ascii="Corbel" w:hAnsi="Corbel"/>
          <w:smallCaps w:val="0"/>
          <w:szCs w:val="24"/>
        </w:rPr>
        <w:t>Wykład problemowy, wykład z prezentacją multimedialną, analiza i interpretacja tekstów źródłowych, analiza przypadków, dyskusja, rozwiązywanie zadań.</w:t>
      </w:r>
    </w:p>
    <w:p w:rsidRPr="00B169DF" w:rsidR="00E960BB" w:rsidP="009C54AE" w:rsidRDefault="00E960BB" w14:paraId="796979E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5E7593E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5FB8567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</w:p>
    <w:p w:rsidRPr="00B169DF" w:rsidR="00923D7D" w:rsidP="009C54AE" w:rsidRDefault="00923D7D" w14:paraId="3DDAFB7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14EEAA7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230EC9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59"/>
        <w:gridCol w:w="5445"/>
        <w:gridCol w:w="2116"/>
      </w:tblGrid>
      <w:tr w:rsidRPr="00B169DF" w:rsidR="0085747A" w:rsidTr="00C05F44" w14:paraId="4305A92F" w14:textId="77777777">
        <w:tc>
          <w:tcPr>
            <w:tcW w:w="1985" w:type="dxa"/>
            <w:vAlign w:val="center"/>
          </w:tcPr>
          <w:p w:rsidRPr="00B169DF" w:rsidR="0085747A" w:rsidP="009C54AE" w:rsidRDefault="0071620A" w14:paraId="095198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B169DF" w:rsidR="0085747A" w:rsidP="009C54AE" w:rsidRDefault="00F974DA" w14:paraId="1A5D4B1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0816E0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B169DF" w:rsidR="00923D7D" w:rsidP="009C54AE" w:rsidRDefault="0085747A" w14:paraId="709CBC7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47F5FD5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FB4DCB" w:rsidTr="008903DD" w14:paraId="03AF82D5" w14:textId="77777777">
        <w:tc>
          <w:tcPr>
            <w:tcW w:w="1985" w:type="dxa"/>
          </w:tcPr>
          <w:p w:rsidRPr="00B169DF" w:rsidR="00FB4DCB" w:rsidP="009C54AE" w:rsidRDefault="00FB4DCB" w14:paraId="4B3846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48E5CE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33273F2D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5F40E064" w14:textId="77777777">
        <w:tc>
          <w:tcPr>
            <w:tcW w:w="1985" w:type="dxa"/>
          </w:tcPr>
          <w:p w:rsidRPr="00B169DF" w:rsidR="00FB4DCB" w:rsidP="009C54AE" w:rsidRDefault="00FB4DCB" w14:paraId="7F3AE4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116CE6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19D0184C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70718FE5" w14:textId="77777777">
        <w:tc>
          <w:tcPr>
            <w:tcW w:w="1985" w:type="dxa"/>
          </w:tcPr>
          <w:p w:rsidRPr="00B169DF" w:rsidR="00FB4DCB" w:rsidP="009C54AE" w:rsidRDefault="00FB4DCB" w14:paraId="56ED52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698DEFE3" w14:textId="77777777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0538D5DF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17475674" w14:textId="77777777">
        <w:tc>
          <w:tcPr>
            <w:tcW w:w="1985" w:type="dxa"/>
          </w:tcPr>
          <w:p w:rsidRPr="00B169DF" w:rsidR="00FB4DCB" w:rsidP="009C54AE" w:rsidRDefault="00FB4DCB" w14:paraId="4FAA33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4F9085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7650DD51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344C101F" w14:textId="77777777">
        <w:tc>
          <w:tcPr>
            <w:tcW w:w="1985" w:type="dxa"/>
          </w:tcPr>
          <w:p w:rsidRPr="00B169DF" w:rsidR="00FB4DCB" w:rsidP="009C54AE" w:rsidRDefault="00FB4DCB" w14:paraId="26CC54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07D324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4A2CD09E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383CE672" w14:textId="77777777">
        <w:tc>
          <w:tcPr>
            <w:tcW w:w="1985" w:type="dxa"/>
          </w:tcPr>
          <w:p w:rsidRPr="00B169DF" w:rsidR="00FB4DCB" w:rsidP="009C54AE" w:rsidRDefault="00FB4DCB" w14:paraId="65133D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Pr="009D0B63" w:rsidR="00FB4DCB" w:rsidP="00FF2761" w:rsidRDefault="00FB4DCB" w14:paraId="2E1C8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F2761" w:rsidRDefault="00FB4DCB" w14:paraId="17C69488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  <w:tr w:rsidRPr="00B169DF" w:rsidR="00FB4DCB" w:rsidTr="008903DD" w14:paraId="723C92FE" w14:textId="77777777">
        <w:tc>
          <w:tcPr>
            <w:tcW w:w="1985" w:type="dxa"/>
          </w:tcPr>
          <w:p w:rsidRPr="00B169DF" w:rsidR="00FB4DCB" w:rsidP="009C54AE" w:rsidRDefault="00FB4DCB" w14:paraId="136170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Pr="009D0B63" w:rsidR="00FB4DCB" w:rsidP="00FB4DCB" w:rsidRDefault="00FB4DCB" w14:paraId="1C208E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pisemny/kolokwium</w:t>
            </w:r>
          </w:p>
        </w:tc>
        <w:tc>
          <w:tcPr>
            <w:tcW w:w="2126" w:type="dxa"/>
            <w:vAlign w:val="center"/>
          </w:tcPr>
          <w:p w:rsidRPr="009D0B63" w:rsidR="00FB4DCB" w:rsidP="00FB4DCB" w:rsidRDefault="00FB4DCB" w14:paraId="2808BCB7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D0B63">
              <w:rPr>
                <w:rFonts w:ascii="Corbel" w:hAnsi="Corbel"/>
                <w:b w:val="0"/>
                <w:smallCaps w:val="0"/>
                <w:szCs w:val="24"/>
              </w:rPr>
              <w:t>W./ĆW</w:t>
            </w:r>
          </w:p>
        </w:tc>
      </w:tr>
    </w:tbl>
    <w:p w:rsidRPr="00B169DF" w:rsidR="00923D7D" w:rsidP="009C54AE" w:rsidRDefault="00923D7D" w14:paraId="18E004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511B25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B169DF" w:rsidR="00923D7D" w:rsidP="009C54AE" w:rsidRDefault="00923D7D" w14:paraId="72F3D8E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6A06E3A" w14:textId="77777777">
        <w:tc>
          <w:tcPr>
            <w:tcW w:w="9670" w:type="dxa"/>
          </w:tcPr>
          <w:p w:rsidRPr="002143C8" w:rsidR="00CB487F" w:rsidP="002143C8" w:rsidRDefault="00CB487F" w14:paraId="0FD4BDDC" w14:textId="3630D4E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43C8">
              <w:rPr>
                <w:rFonts w:ascii="Corbel" w:hAnsi="Corbel"/>
                <w:b w:val="0"/>
                <w:smallCaps w:val="0"/>
                <w:szCs w:val="24"/>
              </w:rPr>
              <w:t>Warunkiem zdania egzaminu jest uzyskania pozytywnej oceny.  Egzamin ma formę pisemną i polega na odpowiedzi na zadane pytan</w:t>
            </w:r>
            <w:r w:rsidRPr="002143C8" w:rsidR="002143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2143C8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Pr="002143C8" w:rsidR="002143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43C8">
              <w:rPr>
                <w:rFonts w:ascii="Corbel" w:hAnsi="Corbel"/>
                <w:b w:val="0"/>
                <w:szCs w:val="24"/>
              </w:rPr>
              <w:t>Egzamin ZAWIERAĆ MOŻE PYTANIA TESTOWE, OTWARTE ORAZ PROBLEMY DO ROZWIĄZANIA.</w:t>
            </w:r>
            <w:r w:rsidRPr="002143C8" w:rsidR="002143C8">
              <w:rPr>
                <w:rFonts w:ascii="Corbel" w:hAnsi="Corbel"/>
                <w:b w:val="0"/>
                <w:szCs w:val="24"/>
              </w:rPr>
              <w:t xml:space="preserve"> </w:t>
            </w:r>
            <w:r w:rsidRPr="002143C8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Egzamin trwa łącznie1 godzinę zegarową. </w:t>
            </w:r>
          </w:p>
          <w:p w:rsidRPr="002143C8" w:rsidR="00CB487F" w:rsidP="002143C8" w:rsidRDefault="00CB487F" w14:paraId="6F844D5A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2143C8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odpowiedziach.</w:t>
            </w:r>
          </w:p>
          <w:p w:rsidRPr="002143C8" w:rsidR="00CB487F" w:rsidP="002143C8" w:rsidRDefault="00CB487F" w14:paraId="41986AE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43C8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:rsidRPr="002143C8" w:rsidR="00CB487F" w:rsidP="002143C8" w:rsidRDefault="00CB487F" w14:paraId="0F493D3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Pr="00B169DF" w:rsidR="00923D7D" w:rsidP="002143C8" w:rsidRDefault="00CB487F" w14:paraId="07BF1E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3C8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</w:t>
            </w:r>
            <w:r w:rsidRPr="009729E1">
              <w:rPr>
                <w:rFonts w:ascii="Corbel" w:hAnsi="Corbel"/>
                <w:b w:val="0"/>
                <w:szCs w:val="24"/>
              </w:rPr>
              <w:t>.</w:t>
            </w:r>
          </w:p>
          <w:p w:rsidRPr="00B169DF" w:rsidR="0085747A" w:rsidP="009C54AE" w:rsidRDefault="0085747A" w14:paraId="4A032B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03B197B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4F15151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76D6677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6ACC9382" w14:textId="77777777">
        <w:tc>
          <w:tcPr>
            <w:tcW w:w="4962" w:type="dxa"/>
            <w:vAlign w:val="center"/>
          </w:tcPr>
          <w:p w:rsidRPr="00B169DF" w:rsidR="0085747A" w:rsidP="009C54AE" w:rsidRDefault="00C61DC5" w14:paraId="1A4B6F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5B085C5F" w14:textId="0D2C38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3431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CB487F" w:rsidTr="00923D7D" w14:paraId="4D76B5A9" w14:textId="77777777">
        <w:tc>
          <w:tcPr>
            <w:tcW w:w="4962" w:type="dxa"/>
          </w:tcPr>
          <w:p w:rsidRPr="00B169DF" w:rsidR="00CB487F" w:rsidP="009C54AE" w:rsidRDefault="00CB487F" w14:paraId="4543CAC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9C54AE" w:rsidR="00CB487F" w:rsidP="00FF2761" w:rsidRDefault="00CB487F" w14:paraId="54C6109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Pr="00B169DF" w:rsidR="00CB487F" w:rsidTr="00923D7D" w14:paraId="3D5C9716" w14:textId="77777777">
        <w:tc>
          <w:tcPr>
            <w:tcW w:w="4962" w:type="dxa"/>
          </w:tcPr>
          <w:p w:rsidRPr="00B169DF" w:rsidR="00CB487F" w:rsidP="009C54AE" w:rsidRDefault="00CB487F" w14:paraId="5E24019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CB487F" w:rsidP="009C54AE" w:rsidRDefault="00CB487F" w14:paraId="265CE4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B487F" w:rsidP="00FF2761" w:rsidRDefault="00CB487F" w14:paraId="54A79DC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Pr="00B169DF" w:rsidR="00CB487F" w:rsidTr="00923D7D" w14:paraId="0933827E" w14:textId="77777777">
        <w:tc>
          <w:tcPr>
            <w:tcW w:w="4962" w:type="dxa"/>
          </w:tcPr>
          <w:p w:rsidRPr="00B169DF" w:rsidR="00CB487F" w:rsidP="009C54AE" w:rsidRDefault="00CB487F" w14:paraId="241CFE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B487F" w:rsidP="009C54AE" w:rsidRDefault="00CB487F" w14:paraId="076B00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B487F" w:rsidP="00FF2761" w:rsidRDefault="0007710E" w14:paraId="2EFBB3F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B487F">
              <w:rPr>
                <w:rFonts w:ascii="Corbel" w:hAnsi="Corbel"/>
                <w:sz w:val="24"/>
                <w:szCs w:val="24"/>
              </w:rPr>
              <w:t>6 godz.</w:t>
            </w:r>
          </w:p>
        </w:tc>
      </w:tr>
      <w:tr w:rsidRPr="00B169DF" w:rsidR="00CB487F" w:rsidTr="00923D7D" w14:paraId="6DE2A907" w14:textId="77777777">
        <w:tc>
          <w:tcPr>
            <w:tcW w:w="4962" w:type="dxa"/>
          </w:tcPr>
          <w:p w:rsidRPr="00B169DF" w:rsidR="00CB487F" w:rsidP="009C54AE" w:rsidRDefault="00CB487F" w14:paraId="1821D0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CB487F" w:rsidP="00FF2761" w:rsidRDefault="00CB487F" w14:paraId="64355A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B169DF" w:rsidR="00CB487F" w:rsidTr="00923D7D" w14:paraId="7A60300F" w14:textId="77777777">
        <w:tc>
          <w:tcPr>
            <w:tcW w:w="4962" w:type="dxa"/>
          </w:tcPr>
          <w:p w:rsidRPr="00B169DF" w:rsidR="00CB487F" w:rsidP="009C54AE" w:rsidRDefault="00CB487F" w14:paraId="2B7B69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CB487F" w:rsidP="00FF2761" w:rsidRDefault="00CB487F" w14:paraId="3899AB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B169DF" w:rsidR="0085747A" w:rsidP="009C54AE" w:rsidRDefault="00923D7D" w14:paraId="57209AD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18E04F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7051A44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0717736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20A2E16A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29B256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CB487F" w14:paraId="39B645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09DF5DC3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23AE66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CB487F" w14:paraId="74AC1C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591CC0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3F0E22F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</w:p>
    <w:p w:rsidRPr="00B169DF" w:rsidR="00675843" w:rsidP="009C54AE" w:rsidRDefault="00675843" w14:paraId="1C5FEE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CB487F" w:rsidTr="36C80FA0" w14:paraId="48182B96" w14:textId="77777777">
        <w:trPr>
          <w:trHeight w:val="397"/>
        </w:trPr>
        <w:tc>
          <w:tcPr>
            <w:tcW w:w="7513" w:type="dxa"/>
            <w:tcMar/>
          </w:tcPr>
          <w:p w:rsidR="00CB487F" w:rsidP="002143C8" w:rsidRDefault="00CB487F" w14:paraId="27456C32" w14:textId="77777777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</w:rPr>
            </w:pPr>
            <w:bookmarkStart w:name="_Hlk145524395" w:id="0"/>
            <w:r w:rsidRPr="0E467689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CB487F" w:rsidP="002143C8" w:rsidRDefault="00CB487F" w14:paraId="2D546F71" w14:textId="77777777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2143C8" w:rsidR="002143C8" w:rsidP="002143C8" w:rsidRDefault="002143C8" w14:paraId="7C590F92" w14:textId="051E61F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</w:pPr>
            <w:r w:rsidRPr="002143C8">
              <w:rPr>
                <w:rFonts w:ascii="Corbel" w:hAnsi="Corbel" w:cs="Calibri"/>
                <w:sz w:val="24"/>
                <w:szCs w:val="24"/>
              </w:rPr>
              <w:t xml:space="preserve">W. Morawski, P. Majka, J. </w:t>
            </w:r>
            <w:proofErr w:type="spellStart"/>
            <w:r w:rsidRPr="002143C8">
              <w:rPr>
                <w:rFonts w:ascii="Corbel" w:hAnsi="Corbel" w:cs="Calibri"/>
                <w:sz w:val="24"/>
                <w:szCs w:val="24"/>
              </w:rPr>
              <w:t>Wantoch</w:t>
            </w:r>
            <w:proofErr w:type="spellEnd"/>
            <w:r w:rsidRPr="002143C8">
              <w:rPr>
                <w:rFonts w:ascii="Corbel" w:hAnsi="Corbel" w:cs="Calibri"/>
                <w:sz w:val="24"/>
                <w:szCs w:val="24"/>
              </w:rPr>
              <w:t xml:space="preserve">-Rekowski, </w:t>
            </w:r>
            <w:r w:rsidRPr="002143C8">
              <w:rPr>
                <w:rFonts w:ascii="Corbel" w:hAnsi="Corbel" w:cs="Calibri"/>
                <w:i/>
                <w:iCs/>
                <w:color w:val="000000"/>
                <w:kern w:val="24"/>
                <w:sz w:val="24"/>
                <w:szCs w:val="24"/>
              </w:rPr>
              <w:t xml:space="preserve">Podstawy prawa finansów publicznych, </w:t>
            </w:r>
            <w:r w:rsidRPr="002143C8"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Warszawa 2022</w:t>
            </w:r>
            <w:r>
              <w:rPr>
                <w:rFonts w:ascii="Corbel" w:hAnsi="Corbel" w:cs="Calibri"/>
                <w:color w:val="000000"/>
                <w:kern w:val="24"/>
                <w:sz w:val="24"/>
                <w:szCs w:val="24"/>
              </w:rPr>
              <w:t>;</w:t>
            </w:r>
          </w:p>
          <w:p w:rsidRPr="00440F9E" w:rsidR="00CB487F" w:rsidP="002143C8" w:rsidRDefault="002143C8" w14:paraId="1B43FB26" w14:textId="4F35D14D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D0B63">
              <w:rPr>
                <w:rFonts w:ascii="Corbel" w:hAnsi="Corbel"/>
                <w:bCs/>
                <w:sz w:val="24"/>
                <w:szCs w:val="24"/>
              </w:rPr>
              <w:t xml:space="preserve">W. Miemiec (red.), </w:t>
            </w:r>
            <w:r w:rsidRPr="009D0B63">
              <w:rPr>
                <w:rFonts w:ascii="Corbel" w:hAnsi="Corbel" w:eastAsia="Times New Roman"/>
                <w:bCs/>
                <w:i/>
                <w:iCs/>
                <w:spacing w:val="-12"/>
                <w:kern w:val="36"/>
                <w:sz w:val="24"/>
                <w:szCs w:val="24"/>
                <w:lang w:eastAsia="pl-PL"/>
              </w:rPr>
              <w:t>Prawo finansów publicznych z kazusami i pytaniami</w:t>
            </w:r>
            <w:r w:rsidRPr="009D0B63">
              <w:rPr>
                <w:rFonts w:ascii="Corbel" w:hAnsi="Corbel" w:eastAsia="Times New Roman"/>
                <w:bCs/>
                <w:spacing w:val="-12"/>
                <w:kern w:val="36"/>
                <w:sz w:val="24"/>
                <w:szCs w:val="24"/>
                <w:lang w:eastAsia="pl-PL"/>
              </w:rPr>
              <w:t>, Warszawa 202</w:t>
            </w:r>
            <w:r>
              <w:rPr>
                <w:rFonts w:ascii="Corbel" w:hAnsi="Corbel" w:eastAsia="Times New Roman"/>
                <w:bCs/>
                <w:spacing w:val="-12"/>
                <w:kern w:val="36"/>
                <w:sz w:val="24"/>
                <w:szCs w:val="24"/>
                <w:lang w:eastAsia="pl-PL"/>
              </w:rPr>
              <w:t>3</w:t>
            </w:r>
            <w:r w:rsidRPr="009D0B63">
              <w:rPr>
                <w:rFonts w:ascii="Corbel" w:hAnsi="Corbel" w:eastAsia="Times New Roman"/>
                <w:bCs/>
                <w:spacing w:val="-12"/>
                <w:kern w:val="36"/>
                <w:sz w:val="24"/>
                <w:szCs w:val="24"/>
                <w:lang w:eastAsia="pl-PL"/>
              </w:rPr>
              <w:t>.</w:t>
            </w:r>
          </w:p>
          <w:p w:rsidRPr="00BE6C66" w:rsidR="00CB487F" w:rsidP="002143C8" w:rsidRDefault="00CB487F" w14:paraId="1A06A405" w14:textId="77777777">
            <w:pPr>
              <w:pStyle w:val="Nagwek1"/>
              <w:numPr>
                <w:ilvl w:val="0"/>
                <w:numId w:val="2"/>
              </w:numPr>
              <w:spacing w:before="0"/>
              <w:jc w:val="both"/>
              <w:rPr>
                <w:rFonts w:ascii="Corbel" w:hAnsi="Corbel" w:eastAsia="Times New Roman" w:cs="Times New Roman"/>
                <w:bCs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A. </w:t>
            </w:r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Nowak-Far (red.), M. Frysztak, A. </w:t>
            </w:r>
            <w:proofErr w:type="spellStart"/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BE6C66">
              <w:rPr>
                <w:rFonts w:ascii="Corbel" w:hAnsi="Corbel" w:eastAsia="Times New Roman" w:cs="Times New Roman"/>
                <w:bCs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Pr="00BE6C66">
              <w:rPr>
                <w:rFonts w:ascii="Corbel" w:hAnsi="Corbel" w:eastAsia="Times New Roman" w:cs="Times New Roman"/>
                <w:bCs/>
                <w:color w:val="auto"/>
                <w:kern w:val="36"/>
                <w:sz w:val="24"/>
                <w:szCs w:val="24"/>
                <w:lang w:eastAsia="pl-PL"/>
              </w:rPr>
              <w:t>Warszawa 2020;</w:t>
            </w:r>
          </w:p>
          <w:p w:rsidR="00CB487F" w:rsidP="002143C8" w:rsidRDefault="00CB487F" w14:paraId="0BCF04AC" w14:textId="6543C695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6C80FA0" w:rsidR="392273A7">
              <w:rPr>
                <w:rFonts w:ascii="Corbel" w:hAnsi="Corbel"/>
                <w:sz w:val="24"/>
                <w:szCs w:val="24"/>
              </w:rPr>
              <w:t>A.</w:t>
            </w:r>
            <w:r w:rsidRPr="36C80FA0" w:rsidR="4950763A">
              <w:rPr>
                <w:rFonts w:ascii="Corbel" w:hAnsi="Corbel"/>
                <w:sz w:val="24"/>
                <w:szCs w:val="24"/>
              </w:rPr>
              <w:t xml:space="preserve"> </w:t>
            </w:r>
            <w:r w:rsidRPr="36C80FA0" w:rsidR="392273A7">
              <w:rPr>
                <w:rFonts w:ascii="Corbel" w:hAnsi="Corbel"/>
                <w:sz w:val="24"/>
                <w:szCs w:val="24"/>
              </w:rPr>
              <w:t>Drwiłło</w:t>
            </w:r>
            <w:r w:rsidRPr="36C80FA0" w:rsidR="392273A7">
              <w:rPr>
                <w:rFonts w:ascii="Corbel" w:hAnsi="Corbel"/>
                <w:sz w:val="24"/>
                <w:szCs w:val="24"/>
              </w:rPr>
              <w:t xml:space="preserve"> (red.), A. Jurkowska-</w:t>
            </w:r>
            <w:r w:rsidRPr="36C80FA0" w:rsidR="392273A7">
              <w:rPr>
                <w:rFonts w:ascii="Corbel" w:hAnsi="Corbel"/>
                <w:sz w:val="24"/>
                <w:szCs w:val="24"/>
              </w:rPr>
              <w:t>Zeidler</w:t>
            </w:r>
            <w:r w:rsidRPr="36C80FA0" w:rsidR="392273A7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36C80FA0" w:rsidR="392273A7">
              <w:rPr>
                <w:rFonts w:ascii="Corbel" w:hAnsi="Corbel"/>
                <w:i w:val="1"/>
                <w:iCs w:val="1"/>
                <w:sz w:val="24"/>
                <w:szCs w:val="24"/>
              </w:rPr>
              <w:t>System prawnofinansowy Unii Europejskiej</w:t>
            </w:r>
            <w:r w:rsidRPr="36C80FA0" w:rsidR="392273A7">
              <w:rPr>
                <w:rFonts w:ascii="Corbel" w:hAnsi="Corbel"/>
                <w:sz w:val="24"/>
                <w:szCs w:val="24"/>
              </w:rPr>
              <w:t>, Warszawa 2017;</w:t>
            </w:r>
          </w:p>
          <w:p w:rsidRPr="009D0B63" w:rsidR="00CB487F" w:rsidP="002143C8" w:rsidRDefault="00CB487F" w14:paraId="1FF2FE72" w14:textId="77777777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D0B63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9D0B63">
              <w:rPr>
                <w:rFonts w:ascii="Corbel" w:hAnsi="Corbel"/>
                <w:sz w:val="24"/>
                <w:szCs w:val="24"/>
              </w:rPr>
              <w:t>Borodo</w:t>
            </w:r>
            <w:proofErr w:type="spellEnd"/>
            <w:r w:rsidRPr="009D0B63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803AD">
              <w:rPr>
                <w:rFonts w:ascii="Corbel" w:hAnsi="Corbel"/>
                <w:i/>
                <w:iCs/>
                <w:sz w:val="24"/>
                <w:szCs w:val="24"/>
              </w:rPr>
              <w:t>Finanse publiczne. Zagadnienia ustrojowe i prawne</w:t>
            </w:r>
            <w:r w:rsidRPr="009D0B63">
              <w:rPr>
                <w:rFonts w:ascii="Corbel" w:hAnsi="Corbel"/>
                <w:sz w:val="24"/>
                <w:szCs w:val="24"/>
              </w:rPr>
              <w:t>, Warszawa 2019.</w:t>
            </w:r>
          </w:p>
        </w:tc>
      </w:tr>
      <w:tr w:rsidRPr="00B169DF" w:rsidR="00CB487F" w:rsidTr="36C80FA0" w14:paraId="4F824B70" w14:textId="77777777">
        <w:trPr>
          <w:trHeight w:val="397"/>
        </w:trPr>
        <w:tc>
          <w:tcPr>
            <w:tcW w:w="7513" w:type="dxa"/>
            <w:tcMar/>
          </w:tcPr>
          <w:p w:rsidR="00CB487F" w:rsidP="002143C8" w:rsidRDefault="00CB487F" w14:paraId="624D00F7" w14:textId="77777777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</w:rPr>
            </w:pPr>
            <w:r w:rsidRPr="0E46768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CB487F" w:rsidP="002143C8" w:rsidRDefault="00CB487F" w14:paraId="3F2AFE04" w14:textId="77777777">
            <w:pPr>
              <w:pStyle w:val="Punktygwne"/>
              <w:spacing w:before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9803AD" w:rsidR="00CB487F" w:rsidP="002143C8" w:rsidRDefault="00CB487F" w14:paraId="6F5FA3B6" w14:textId="77777777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56B8">
              <w:rPr>
                <w:rFonts w:ascii="Corbel" w:hAnsi="Corbel"/>
                <w:sz w:val="24"/>
                <w:szCs w:val="24"/>
              </w:rPr>
              <w:t>E. Ura, S. Pieprzny (red.),</w:t>
            </w:r>
            <w:r w:rsidRPr="005D56B8">
              <w:rPr>
                <w:rFonts w:ascii="Corbel" w:hAnsi="Corbel"/>
                <w:i/>
                <w:sz w:val="24"/>
                <w:szCs w:val="24"/>
              </w:rPr>
              <w:t xml:space="preserve"> Bezpieczeństwo wewnętrzne państwa,</w:t>
            </w:r>
            <w:r w:rsidRPr="005D56B8">
              <w:rPr>
                <w:rFonts w:ascii="Corbel" w:hAnsi="Corbel"/>
                <w:sz w:val="24"/>
                <w:szCs w:val="24"/>
              </w:rPr>
              <w:t xml:space="preserve"> Rzeszów 2015,</w:t>
            </w:r>
          </w:p>
          <w:p w:rsidR="00CB487F" w:rsidP="002143C8" w:rsidRDefault="00CB487F" w14:paraId="4318692A" w14:textId="77777777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C. </w:t>
            </w:r>
            <w:r w:rsidRPr="00BE6C66">
              <w:rPr>
                <w:rFonts w:ascii="Corbel" w:hAnsi="Corbel"/>
                <w:sz w:val="24"/>
                <w:szCs w:val="24"/>
              </w:rPr>
              <w:t xml:space="preserve">Kosikowski, </w:t>
            </w:r>
            <w:r w:rsidRPr="00BE6C66">
              <w:rPr>
                <w:rFonts w:ascii="Corbel" w:hAnsi="Corbel"/>
                <w:i/>
                <w:sz w:val="24"/>
                <w:szCs w:val="24"/>
              </w:rPr>
              <w:t>Finanse i prawo finansowe Unii Europejskiej</w:t>
            </w:r>
            <w:r w:rsidRPr="00BE6C66">
              <w:rPr>
                <w:rFonts w:ascii="Corbel" w:hAnsi="Corbel"/>
                <w:sz w:val="24"/>
                <w:szCs w:val="24"/>
              </w:rPr>
              <w:t>, Warszawa 2014;</w:t>
            </w:r>
          </w:p>
          <w:p w:rsidRPr="009803AD" w:rsidR="00CB487F" w:rsidP="002143C8" w:rsidRDefault="00CB487F" w14:paraId="1A874767" w14:textId="17842FDC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bCs/>
                <w:i/>
                <w:sz w:val="24"/>
                <w:szCs w:val="24"/>
              </w:rPr>
            </w:pPr>
            <w:r w:rsidRPr="005D56B8">
              <w:rPr>
                <w:rFonts w:ascii="Corbel" w:hAnsi="Corbel" w:cs="Calibri"/>
                <w:bCs/>
                <w:sz w:val="24"/>
                <w:szCs w:val="24"/>
              </w:rPr>
              <w:t>E. Ura, E. Feret i S. Pieprzny (red.),</w:t>
            </w:r>
            <w:r w:rsidRPr="005D56B8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 Zagadnienia bezpieczeństwa i porządku publicznego w jednostkach samorządu terytorialnego</w:t>
            </w:r>
            <w:r w:rsidRPr="005D56B8">
              <w:rPr>
                <w:rFonts w:ascii="Corbel" w:hAnsi="Corbel" w:cs="Calibri"/>
                <w:bCs/>
                <w:sz w:val="24"/>
                <w:szCs w:val="24"/>
              </w:rPr>
              <w:t>, Rzeszów 2018</w:t>
            </w:r>
            <w:r>
              <w:rPr>
                <w:rFonts w:ascii="Corbel" w:hAnsi="Corbel" w:cs="Calibri"/>
                <w:bCs/>
                <w:sz w:val="24"/>
                <w:szCs w:val="24"/>
              </w:rPr>
              <w:t>,</w:t>
            </w:r>
          </w:p>
          <w:p w:rsidRPr="009D0B63" w:rsidR="00CB487F" w:rsidP="002143C8" w:rsidRDefault="002143C8" w14:paraId="52CAF769" w14:textId="2850114E">
            <w:pPr>
              <w:pStyle w:val="Tekstprzypisudolnego"/>
              <w:numPr>
                <w:ilvl w:val="0"/>
                <w:numId w:val="3"/>
              </w:numPr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Pr="00440F9E">
              <w:rPr>
                <w:rFonts w:ascii="Corbel" w:hAnsi="Corbel"/>
                <w:sz w:val="24"/>
                <w:szCs w:val="24"/>
              </w:rPr>
              <w:t xml:space="preserve">Brzeziński (red.), A. Olesińska (red.), </w:t>
            </w:r>
            <w:r w:rsidRPr="00440F9E">
              <w:rPr>
                <w:rFonts w:ascii="Corbel" w:hAnsi="Corbel"/>
                <w:i/>
                <w:sz w:val="24"/>
                <w:szCs w:val="24"/>
              </w:rPr>
              <w:t>Prawo finansów publicznych</w:t>
            </w:r>
            <w:r w:rsidRPr="00440F9E">
              <w:rPr>
                <w:rFonts w:ascii="Corbel" w:hAnsi="Corbel"/>
                <w:sz w:val="24"/>
                <w:szCs w:val="24"/>
              </w:rPr>
              <w:t>, Toruń 2017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bookmarkEnd w:id="0"/>
    </w:tbl>
    <w:p w:rsidRPr="00B169DF" w:rsidR="0085747A" w:rsidP="009C54AE" w:rsidRDefault="0085747A" w14:paraId="5494EEC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09992D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4EA2818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2C09" w:rsidP="00C16ABF" w:rsidRDefault="002D2C09" w14:paraId="778EC0FC" w14:textId="77777777">
      <w:pPr>
        <w:spacing w:after="0" w:line="240" w:lineRule="auto"/>
      </w:pPr>
      <w:r>
        <w:separator/>
      </w:r>
    </w:p>
  </w:endnote>
  <w:endnote w:type="continuationSeparator" w:id="0">
    <w:p w:rsidR="002D2C09" w:rsidP="00C16ABF" w:rsidRDefault="002D2C09" w14:paraId="055071E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2C09" w:rsidP="00C16ABF" w:rsidRDefault="002D2C09" w14:paraId="050AB836" w14:textId="77777777">
      <w:pPr>
        <w:spacing w:after="0" w:line="240" w:lineRule="auto"/>
      </w:pPr>
      <w:r>
        <w:separator/>
      </w:r>
    </w:p>
  </w:footnote>
  <w:footnote w:type="continuationSeparator" w:id="0">
    <w:p w:rsidR="002D2C09" w:rsidP="00C16ABF" w:rsidRDefault="002D2C09" w14:paraId="311C293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6147E7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F07C36"/>
    <w:multiLevelType w:val="hybridMultilevel"/>
    <w:tmpl w:val="F170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43A66"/>
    <w:multiLevelType w:val="hybridMultilevel"/>
    <w:tmpl w:val="3272C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15002">
    <w:abstractNumId w:val="0"/>
  </w:num>
  <w:num w:numId="2" w16cid:durableId="1518234956">
    <w:abstractNumId w:val="2"/>
  </w:num>
  <w:num w:numId="3" w16cid:durableId="1295253908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10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3C8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0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6AB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F4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1FDE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10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5E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D56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87F"/>
    <w:rsid w:val="00CB6517"/>
    <w:rsid w:val="00CC4F7C"/>
    <w:rsid w:val="00CD6897"/>
    <w:rsid w:val="00CE3865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A30"/>
    <w:rsid w:val="00D425B2"/>
    <w:rsid w:val="00D428D6"/>
    <w:rsid w:val="00D552B2"/>
    <w:rsid w:val="00D608D1"/>
    <w:rsid w:val="00D74119"/>
    <w:rsid w:val="00D8075B"/>
    <w:rsid w:val="00D8678B"/>
    <w:rsid w:val="00DA103D"/>
    <w:rsid w:val="00DA2114"/>
    <w:rsid w:val="00DB31C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4DCB"/>
    <w:rsid w:val="00FB7DBA"/>
    <w:rsid w:val="00FC1C25"/>
    <w:rsid w:val="00FC3F45"/>
    <w:rsid w:val="00FD503F"/>
    <w:rsid w:val="00FD7589"/>
    <w:rsid w:val="00FF016A"/>
    <w:rsid w:val="00FF1401"/>
    <w:rsid w:val="00FF5E7D"/>
    <w:rsid w:val="29AD4A5C"/>
    <w:rsid w:val="33906EDE"/>
    <w:rsid w:val="352C3F3F"/>
    <w:rsid w:val="36C80FA0"/>
    <w:rsid w:val="392273A7"/>
    <w:rsid w:val="4950763A"/>
    <w:rsid w:val="7A7D8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80EE"/>
  <w15:docId w15:val="{19E7A2E1-8C34-4F11-9C6B-1DE94B0BDC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487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Akapitzlist1" w:customStyle="1">
    <w:name w:val="Akapit z listą1"/>
    <w:basedOn w:val="Normalny"/>
    <w:rsid w:val="00CB487F"/>
    <w:pPr>
      <w:ind w:left="720"/>
    </w:pPr>
    <w:rPr>
      <w:rFonts w:eastAsia="Times New Roman"/>
    </w:rPr>
  </w:style>
  <w:style w:type="character" w:styleId="Nagwek1Znak" w:customStyle="1">
    <w:name w:val="Nagłówek 1 Znak"/>
    <w:basedOn w:val="Domylnaczcionkaakapitu"/>
    <w:link w:val="Nagwek1"/>
    <w:uiPriority w:val="9"/>
    <w:rsid w:val="00CB487F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2023-09-11T09:09:00.0000000Z</dcterms:created>
  <dcterms:modified xsi:type="dcterms:W3CDTF">2023-09-30T07:13:08.5092739Z</dcterms:modified>
</coreProperties>
</file>